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CB5" w:rsidRDefault="00246CB5" w:rsidP="00246CB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保全网页（法人）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246CB5" w:rsidTr="00CF4C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246CB5" w:rsidTr="00CF4C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46CB5" w:rsidTr="00CF4C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46CB5" w:rsidTr="00CF4C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46CB5" w:rsidTr="00CF4C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46CB5" w:rsidTr="00CF4C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246CB5" w:rsidRDefault="00246CB5" w:rsidP="00246CB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246CB5" w:rsidRDefault="00246CB5" w:rsidP="00CF4CE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保全网页（自然人）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246CB5" w:rsidTr="00CF4C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246CB5" w:rsidTr="00CF4C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46CB5" w:rsidTr="00CF4C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246CB5" w:rsidRDefault="00246CB5" w:rsidP="00CF4CE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246CB5" w:rsidRDefault="00246CB5" w:rsidP="000C5341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246CB5" w:rsidRDefault="00246CB5" w:rsidP="000C5341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246CB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246CB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246CB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 w:rsidP="001C041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46CB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CB5" w:rsidRDefault="00246CB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46CB5" w:rsidRDefault="00246CB5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246CB5" w:rsidRPr="00E505A6" w:rsidRDefault="00246CB5">
      <w:pPr>
        <w:rPr>
          <w:rFonts w:cs="Times New Roman"/>
        </w:rPr>
      </w:pPr>
    </w:p>
    <w:sectPr w:rsidR="00246CB5" w:rsidRPr="00E505A6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CB5" w:rsidRDefault="00246CB5" w:rsidP="00E505A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46CB5" w:rsidRDefault="00246CB5" w:rsidP="00E505A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CB5" w:rsidRDefault="00246CB5" w:rsidP="00E505A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46CB5" w:rsidRDefault="00246CB5" w:rsidP="00E505A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3450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62BD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341"/>
    <w:rsid w:val="000C5743"/>
    <w:rsid w:val="000C7BE5"/>
    <w:rsid w:val="000D4CB2"/>
    <w:rsid w:val="000D4E58"/>
    <w:rsid w:val="000D6195"/>
    <w:rsid w:val="000D626B"/>
    <w:rsid w:val="000D7A53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074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18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6CB5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1774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171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3EEB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441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4A8C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00B"/>
    <w:rsid w:val="009B7671"/>
    <w:rsid w:val="009C1A7B"/>
    <w:rsid w:val="009C22E5"/>
    <w:rsid w:val="009C2475"/>
    <w:rsid w:val="009C3450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05EE0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3720D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76DD3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4CEC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362EE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05A6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87E0B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5A6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505A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05A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05A6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05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68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134</Words>
  <Characters>768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2018-07-21T11:47:00Z</dcterms:created>
  <dcterms:modified xsi:type="dcterms:W3CDTF">2018-08-04T06:58:00Z</dcterms:modified>
</cp:coreProperties>
</file>